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812A46" w:rsidRPr="001732BD" w:rsidTr="001732BD">
        <w:tc>
          <w:tcPr>
            <w:tcW w:w="9571" w:type="dxa"/>
            <w:gridSpan w:val="2"/>
          </w:tcPr>
          <w:p w:rsidR="00812A46" w:rsidRPr="001732BD" w:rsidRDefault="00812A46" w:rsidP="00173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2BD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812A46" w:rsidRPr="001732BD" w:rsidRDefault="00812A46" w:rsidP="00173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2BD">
              <w:rPr>
                <w:rFonts w:ascii="Times New Roman" w:hAnsi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март</w:t>
            </w:r>
            <w:r w:rsidRPr="001732BD">
              <w:rPr>
                <w:rFonts w:ascii="Times New Roman" w:hAnsi="Times New Roman"/>
                <w:b/>
                <w:sz w:val="24"/>
                <w:szCs w:val="24"/>
              </w:rPr>
              <w:t xml:space="preserve"> 2019 года</w:t>
            </w:r>
          </w:p>
        </w:tc>
      </w:tr>
      <w:tr w:rsidR="00812A46" w:rsidRPr="001732BD" w:rsidTr="001732BD">
        <w:tc>
          <w:tcPr>
            <w:tcW w:w="4785" w:type="dxa"/>
          </w:tcPr>
          <w:p w:rsidR="00812A46" w:rsidRPr="001732BD" w:rsidRDefault="00812A46" w:rsidP="00173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A46" w:rsidRPr="001732BD" w:rsidRDefault="00812A46" w:rsidP="00173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2BD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4786" w:type="dxa"/>
          </w:tcPr>
          <w:p w:rsidR="00812A46" w:rsidRPr="001732BD" w:rsidRDefault="00812A46" w:rsidP="00173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A46" w:rsidRPr="001732BD" w:rsidRDefault="00812A46" w:rsidP="00173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2BD">
              <w:rPr>
                <w:rFonts w:ascii="Times New Roman" w:hAnsi="Times New Roman"/>
                <w:sz w:val="24"/>
                <w:szCs w:val="24"/>
              </w:rPr>
              <w:t>Объем недопоставленной электрической энергии в результате аварийного отключения, кВтч</w:t>
            </w:r>
          </w:p>
        </w:tc>
      </w:tr>
      <w:tr w:rsidR="00812A46" w:rsidRPr="001732BD" w:rsidTr="001732BD">
        <w:tc>
          <w:tcPr>
            <w:tcW w:w="4785" w:type="dxa"/>
          </w:tcPr>
          <w:p w:rsidR="00812A46" w:rsidRPr="001732BD" w:rsidRDefault="00812A46" w:rsidP="00173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A46" w:rsidRPr="008B6C80" w:rsidRDefault="00812A46" w:rsidP="00173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-----------</w:t>
            </w:r>
          </w:p>
        </w:tc>
        <w:tc>
          <w:tcPr>
            <w:tcW w:w="4786" w:type="dxa"/>
          </w:tcPr>
          <w:p w:rsidR="00812A46" w:rsidRPr="001732BD" w:rsidRDefault="00812A46" w:rsidP="001732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12A46" w:rsidRPr="008B6C80" w:rsidRDefault="00812A46" w:rsidP="001732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812A46" w:rsidRDefault="00812A46">
      <w:bookmarkStart w:id="0" w:name="_GoBack"/>
      <w:bookmarkEnd w:id="0"/>
    </w:p>
    <w:sectPr w:rsidR="00812A46" w:rsidSect="007F4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17A"/>
    <w:rsid w:val="00047819"/>
    <w:rsid w:val="00075775"/>
    <w:rsid w:val="000C7D71"/>
    <w:rsid w:val="00166615"/>
    <w:rsid w:val="001732BD"/>
    <w:rsid w:val="002229AA"/>
    <w:rsid w:val="00266B2A"/>
    <w:rsid w:val="002F017A"/>
    <w:rsid w:val="00397CE8"/>
    <w:rsid w:val="003B15A8"/>
    <w:rsid w:val="003B2B0D"/>
    <w:rsid w:val="003D6F6C"/>
    <w:rsid w:val="003F24BE"/>
    <w:rsid w:val="003F4656"/>
    <w:rsid w:val="004B394D"/>
    <w:rsid w:val="004B56B5"/>
    <w:rsid w:val="004C50DD"/>
    <w:rsid w:val="0054582E"/>
    <w:rsid w:val="005717FC"/>
    <w:rsid w:val="005779F9"/>
    <w:rsid w:val="005E445D"/>
    <w:rsid w:val="006B0739"/>
    <w:rsid w:val="007666EF"/>
    <w:rsid w:val="007F4170"/>
    <w:rsid w:val="00812A46"/>
    <w:rsid w:val="00884AA8"/>
    <w:rsid w:val="008A260B"/>
    <w:rsid w:val="008B6C80"/>
    <w:rsid w:val="009C657C"/>
    <w:rsid w:val="00A564AE"/>
    <w:rsid w:val="00AC5EF7"/>
    <w:rsid w:val="00AE0CCA"/>
    <w:rsid w:val="00B774CE"/>
    <w:rsid w:val="00BB3792"/>
    <w:rsid w:val="00BF35A3"/>
    <w:rsid w:val="00D764C7"/>
    <w:rsid w:val="00DE7DE8"/>
    <w:rsid w:val="00E44800"/>
    <w:rsid w:val="00EC0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17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F01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39</Words>
  <Characters>227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объеме недопоставленной электрической энергии </dc:title>
  <dc:subject/>
  <dc:creator>Белокрылова</dc:creator>
  <cp:keywords/>
  <dc:description/>
  <cp:lastModifiedBy>1</cp:lastModifiedBy>
  <cp:revision>5</cp:revision>
  <dcterms:created xsi:type="dcterms:W3CDTF">2019-03-25T01:28:00Z</dcterms:created>
  <dcterms:modified xsi:type="dcterms:W3CDTF">2019-03-31T23:02:00Z</dcterms:modified>
</cp:coreProperties>
</file>